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Белгородская специальная (коррекционная) </w:t>
      </w: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школа-интернат № 26 1 вида</w:t>
      </w: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01504" w:rsidRPr="00E2002A" w:rsidRDefault="00A01504" w:rsidP="002C34DA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E2002A">
        <w:rPr>
          <w:rFonts w:ascii="Times New Roman" w:hAnsi="Times New Roman"/>
          <w:b/>
          <w:sz w:val="40"/>
          <w:szCs w:val="40"/>
        </w:rPr>
        <w:t>«Использование ИКТ в работе воспитателя»</w:t>
      </w: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(доклад на педагогическом совете № 2  от 09.11.2012 г.)</w:t>
      </w: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Воспитатель</w:t>
      </w: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Мирошниченко Т.И.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2C34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 2012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своей работе я использую компьютерные технологии не только на занятиях в компьютерном классе, но и на занятиях по другим видам деятельности (моделирование, внеклассное чтение, беседы).  С 1 класса я начала работать со специальной компьютерной программой «Картина мира. В городском дворе», авторами которой являются Гончарова Е.Л., Королевская Т.К., Кукушкина О.И.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Программа «В городском дворе» используется для формирования у детей картины мира, основанной на понимании его целостности, закономерной изменчивости, неразрывной связи человека с окружающим его миром, вне которого он не может существовать. Она состоит из 4 частей: «Калейдоскоп», «Размышляем», «Моделируем»,  «Читаем и додумываем».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Стратегия обучения такова: новые представления о мире формируются на основе углубления понимания хорошо знакомых событий и явлений, происходящих на протяжении года в одном и том же городском дворе.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Программа позволяет детям с нарушением слуха моделировать картины жизни городского двора, экспериментировать с состоянием погоды, растительного мира, занятиями и одеждой детей на улице; моделировать их соотношения, воспроизводить изменения картин жизни городского двора на протяжении разных сезонов года.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Первым блоком программы является раздел «Калейдоскоп», с которым я начала работать в 2011 – 2012 учебном году, с воспитанниками 1 класса, делящийся на три типа упражнений: типичная картинка, картинка и текст, текст и картинка.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каждом упражнении дети собирают картинки «Во дворе зимой (весной, летом, осенью). Задания состоят из одних и тех же пяти зон («Спортивная площадка», «небо», «дерево», «газон» и  «дети»). В игре обучающиеся воспитанники добиваются соответствия всех выбранных вариантов зон (погоды, занятий и одежды детей, вида дерева и земного покрова).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Для ребят 1 класса упражнение «типичная картинка» явилось базовым: по выбранному сезону года дети учились выбирать соответствующие варианты «двора». Мирзоева Карина и Блинов Влад быстро овладели навыком пользования упражнениями программы, что позволяло им переходить к следующим заданиям. А для троих детей: Тертова Димы, Тимофеевой Лены и Щекина Ильи – это даже на первый взгляд легкое упражнение было очень сложным.  Очень трудно давалось этим детям представление о сезонных изменениях в природе. Когда Влад и Карина могли перейти к более сложным заданиям, то другие, мучаясь, изучали лишь одно сезонное явление.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Упражнения в разделе «Картинка и текст» составляют более усложненный вариант задания. И если Влад и Карина, умея читать, смогли быстрее разобраться с заданием, что позволяло им пусть даже с ошибками соотносить представленный вариант текста и картинки,  то Дима и Лена самостоятельно не смогли сдвинуться с места. Для Ильи эти варианты решения упражнений были очень сложны, поэтому мы, надолго задержались лишь на решении и выполнении заданий «типичная картинка».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Во 2 классе, 2012- 2013 учебного года, мы перешли к разделу «текст и картинка». Задача моих воспитанников найти в  калейдоскопе вариант картинки, которая соответствует предъявляемой фразе. Мирзоева Карина без усилий находила соответствия наглядного и словесного описания, а Блинов Влад требовал помощи и поддержки педагога. Для Тертова Димы этот раздел пока является сложным, так как у Димы не достаточный словарный запас.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этом учебном году я начала работу с блоками «Размышляем» и «Моделируем».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блоке «Размышляем» обучающиеся воспитанники 2 класса выполняли все упражнения. Так как в этих упражнениях нет словесного описания, поэтому они не вызвали ни каких трудностей у всего класса.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 работая над блоком «Моделируем» обучающиеся воспитанники закрепляли такие понятия, как ранняя и поздняя осень. В этих упражнениях ребятам предлагается картинка и ее словесное описание. Ученики должны определить правильность и соответствие к данному времени года. Рассматриваются все варианты погоды, одежды детей, природы. В моем классе испытывает трудности Тертов Дима, ему очень трудно объяснить задание, а это соответственно затрудняет продвижение в выполнении заданий в упражнении. Он не может сориентироваться в предъявленных ему заданиях.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Программа «В городском дворе» помогает расширить  словарный запас учащихся моего класса и  обогащает  жизненный опыт. Карина и Влад научились составлять небольшие рассказы - описания к данным наглядным образам. Они могут создавать все возможные варианты для каждого времени года. Тертов Дмитрий умеет «собирать» типичную картинку для времени года и с помощью педагога может составить небольшой рассказ из простых предложений к данной картинке.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Обучающиеся воспитанники, 2 класса,  устанавливая соответствия признаков характерные для осени, зимы, весны и лета решают одну и ту же задачу. Однако для них она выглядит всякий раз, как знакомая по форме, но новая по содержанию.  Ведь отталкиваясь то от картинки, то от словесного описания нужно устанавливать соответствия к данным заданиям. Такое построение в этой программе и несет коррекционный характер, так как для наших детей, для формирований представлений нужна более длительная по времени, более развернутая по этапам учебная деятельность и большая вариативность решения одной и той же задачи. Все это я наблюдаю у своих учеников с 1 класса, которые, опираясь на свой личный опыт наблюдений и впечатлений о сезонных изменениях,  делают определенные успехи при выполнении заданий данной программы. Если Карина и Влад быстро перешли от этапа картинки к словесному описанию, то Диме самостоятельно трудно перейти к словесному описанию без помощи педагога. 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Я, наблюдая за деятельностью детей, получаю факты для оценки прочности, осмысленности и обобщенности их представлений о сезонных явлениях и связи между ними. Выявляю индивидуальный уровень представлений каждого ученика. В течение занятия, я могу наблюдать за процессом оперирования каждым ребенком данными собственного опыта, который он  приобрел из жизни и который является его реальной базой формирования знаний.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Анализируя результат деятельности детей своего класса,  открывается вся сложность и многоуровневость житейских проблем и одновременно показывает  развитие детей не только в школьных, но и в домашних условиях.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Например: в блоке «Читаем и додумываем» программы в городском дворе предлагаются два упражнения «догадываемся» и «фантазируем», где даны  для выбора ребенка варианты рассказов. Работая с этими упражнениями в 1 четверти, учащиеся испытывали трудности в понимании текста. Мирзоева Карина и Блинов Влад понимали только часть предложений из текста, которые давали общее описание погоды. Тертов Дмитрий воспринимал одно – два предложения из текста. В дальнейшем я буду продолжать работу над пониманием текстов данных упражнений и закреплением предыдущих блоков этой программы.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Для формирования навыков коммуникации я применяю разные формы деятельности на занятии. В основном работа парами и индивидуально. Учитывая,   индивидуальные возможности каждого из своих  воспитанников,  я  составляю пары, как «сильный – сильный», так и «сильный – слабый» ученик. Но более успешно работают в паре Мирзоева Карина и Блинов Влад, где обеспечиваются равно - партнерские отношения учащихся между собой. А при работе с Тертовым Димой я применяю индивидуальный подход к этому ребенку, что помогает ему уверенней себя чувствовать при работе в паре с более «сильным» учеником.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Так же для обучающихся воспитанников 2 класса предлагаются такие программы как «На даче» и «Звучащий мир», которые я буду применять в своей дальнейшей работе. Эти программы так же основаны на формирование житейских понятий неслышащего ребенка и на обогащение его словарного запаса.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E2002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Обучающиеся  воспитанники моего класса всегда с интересом идут на занятия в компьютерный класс. Работая с компьютером, ребята всегда находятся в действии, решая поставленные мной задачи, и если результат достиг успеха, то компьютерная программа «В городском дворе», за правильность ответов предлагает, так называемый приз, в виде танцующего клоуна.</w:t>
      </w:r>
      <w:r w:rsidRPr="00E2002A">
        <w:rPr>
          <w:rFonts w:ascii="Times New Roman" w:hAnsi="Times New Roman"/>
          <w:sz w:val="28"/>
          <w:szCs w:val="28"/>
        </w:rPr>
        <w:t xml:space="preserve"> </w:t>
      </w:r>
    </w:p>
    <w:p w:rsidR="00A01504" w:rsidRDefault="00A01504" w:rsidP="00E2002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E2002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 серии к серии, от блока к блоку, последовательно усложняются требования к выполнению задания, а так же увеличивается мера самостоятельности обучающихся воспитанников при их выполнении.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Использование компьютерных технологий во внеурочное время помогает развивать воображение, восприятие, логическое мышление, фантазию детей.  Специализированные компьютерные программы, которые я использую в своей работе,  позволяют формировать и обогащать знания и умения неслышащих детей, а так же помогают убедиться в том, что компьютер может стать помощником, новой «точкой опоры», как для ребенка, которому трудно, так и для его родителей.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01504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A01504" w:rsidRPr="00A34449" w:rsidRDefault="00A01504" w:rsidP="00A344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sectPr w:rsidR="00A01504" w:rsidRPr="00A34449" w:rsidSect="004E7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1D6A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856C9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3258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C521E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FA8AA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F8B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58D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B660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866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ECD2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4449"/>
    <w:rsid w:val="000339B0"/>
    <w:rsid w:val="001167D9"/>
    <w:rsid w:val="00294B81"/>
    <w:rsid w:val="002C34DA"/>
    <w:rsid w:val="00360C9B"/>
    <w:rsid w:val="004E761B"/>
    <w:rsid w:val="00535FA2"/>
    <w:rsid w:val="00536AE4"/>
    <w:rsid w:val="00542A9F"/>
    <w:rsid w:val="005F7BB7"/>
    <w:rsid w:val="00603025"/>
    <w:rsid w:val="006556CF"/>
    <w:rsid w:val="00920ACC"/>
    <w:rsid w:val="009941D0"/>
    <w:rsid w:val="00A01504"/>
    <w:rsid w:val="00A34449"/>
    <w:rsid w:val="00B340B4"/>
    <w:rsid w:val="00BB6421"/>
    <w:rsid w:val="00BE2745"/>
    <w:rsid w:val="00BF2ECC"/>
    <w:rsid w:val="00BF47BC"/>
    <w:rsid w:val="00C77795"/>
    <w:rsid w:val="00C94B6B"/>
    <w:rsid w:val="00D92E64"/>
    <w:rsid w:val="00DD42B1"/>
    <w:rsid w:val="00E2002A"/>
    <w:rsid w:val="00F03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6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291</TotalTime>
  <Pages>6</Pages>
  <Words>1359</Words>
  <Characters>7748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3</cp:revision>
  <dcterms:created xsi:type="dcterms:W3CDTF">2012-11-07T17:31:00Z</dcterms:created>
  <dcterms:modified xsi:type="dcterms:W3CDTF">2012-11-08T12:34:00Z</dcterms:modified>
</cp:coreProperties>
</file>